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9DDC4" w14:textId="77777777" w:rsidR="00B3763E" w:rsidRDefault="00B3763E" w:rsidP="00B3763E">
      <w:pPr>
        <w:spacing w:line="276" w:lineRule="auto"/>
        <w:jc w:val="right"/>
        <w:rPr>
          <w:b/>
          <w:i/>
          <w:lang w:val="bg-BG"/>
        </w:rPr>
      </w:pPr>
    </w:p>
    <w:p w14:paraId="51ED63B2" w14:textId="77777777" w:rsidR="007700E8" w:rsidRDefault="00B3763E" w:rsidP="00295CE9">
      <w:pPr>
        <w:spacing w:line="276" w:lineRule="auto"/>
        <w:jc w:val="right"/>
        <w:rPr>
          <w:b/>
          <w:snapToGrid w:val="0"/>
          <w:kern w:val="28"/>
          <w:sz w:val="28"/>
          <w:szCs w:val="28"/>
          <w:lang w:val="ru-RU"/>
        </w:rPr>
      </w:pPr>
      <w:r w:rsidRPr="00243F05">
        <w:rPr>
          <w:b/>
          <w:i/>
          <w:lang w:val="ru-RU"/>
        </w:rPr>
        <w:t xml:space="preserve">Приложение № </w:t>
      </w:r>
      <w:r w:rsidR="008D723C">
        <w:rPr>
          <w:b/>
          <w:i/>
          <w:lang w:val="bg-BG"/>
        </w:rPr>
        <w:t>9</w:t>
      </w:r>
      <w:r w:rsidR="00295CE9">
        <w:rPr>
          <w:b/>
          <w:i/>
          <w:lang w:val="bg-BG"/>
        </w:rPr>
        <w:t xml:space="preserve"> </w:t>
      </w:r>
    </w:p>
    <w:p w14:paraId="1B16860C" w14:textId="77777777" w:rsidR="007700E8" w:rsidRDefault="007700E8" w:rsidP="007700E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4A2140CB" w14:textId="77777777" w:rsidR="007700E8" w:rsidRPr="00111345" w:rsidRDefault="007700E8" w:rsidP="007700E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14:paraId="78BF7BB1" w14:textId="77777777" w:rsidR="007700E8" w:rsidRPr="00EC5B7B" w:rsidRDefault="007700E8" w:rsidP="007700E8">
      <w:pPr>
        <w:jc w:val="center"/>
        <w:rPr>
          <w:sz w:val="16"/>
          <w:szCs w:val="16"/>
          <w:lang w:val="ru-RU"/>
        </w:rPr>
      </w:pPr>
    </w:p>
    <w:p w14:paraId="64F92E3C" w14:textId="77777777" w:rsidR="007700E8" w:rsidRPr="009F2312" w:rsidRDefault="007700E8" w:rsidP="007700E8">
      <w:pPr>
        <w:rPr>
          <w:lang w:val="ru-RU"/>
        </w:rPr>
      </w:pPr>
      <w:r w:rsidRPr="009F2312">
        <w:rPr>
          <w:lang w:val="ru-RU"/>
        </w:rPr>
        <w:t xml:space="preserve">Долуподписаният/-ната/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  </w:t>
      </w:r>
    </w:p>
    <w:p w14:paraId="466F943B" w14:textId="77777777" w:rsidR="007700E8" w:rsidRPr="009F2312" w:rsidRDefault="007700E8" w:rsidP="007700E8">
      <w:pPr>
        <w:rPr>
          <w:i/>
          <w:iCs/>
          <w:lang w:val="ru-RU"/>
        </w:rPr>
      </w:pPr>
      <w:r w:rsidRPr="009F2312">
        <w:rPr>
          <w:i/>
          <w:iCs/>
          <w:sz w:val="20"/>
          <w:lang w:val="ru-RU"/>
        </w:rPr>
        <w:t>(собственобащинофамилноиме)</w:t>
      </w:r>
    </w:p>
    <w:p w14:paraId="41966C82" w14:textId="77777777" w:rsidR="007700E8" w:rsidRPr="009F2312" w:rsidRDefault="007700E8" w:rsidP="007700E8">
      <w:pPr>
        <w:rPr>
          <w:lang w:val="ru-RU"/>
        </w:rPr>
      </w:pPr>
    </w:p>
    <w:p w14:paraId="42CD7F3C" w14:textId="77777777" w:rsidR="007700E8" w:rsidRPr="00243F05" w:rsidRDefault="007700E8" w:rsidP="007700E8">
      <w:pPr>
        <w:rPr>
          <w:lang w:val="ru-RU"/>
        </w:rPr>
      </w:pPr>
      <w:r w:rsidRPr="009F2312">
        <w:rPr>
          <w:lang w:val="ru-RU"/>
        </w:rPr>
        <w:t>ЕГН</w:t>
      </w:r>
      <w:r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>,  притежаващ/а лична карта</w:t>
      </w:r>
      <w:r w:rsidRPr="005C2C69">
        <w:rPr>
          <w:strike/>
          <w:lang w:val="ru-RU"/>
        </w:rPr>
        <w:t>/</w:t>
      </w:r>
      <w:r w:rsidRPr="00497C96">
        <w:rPr>
          <w:lang w:val="bg-BG"/>
        </w:rPr>
        <w:t>паспорт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14:paraId="6096E9A0" w14:textId="77777777" w:rsidR="007700E8" w:rsidRPr="00243F05" w:rsidRDefault="007700E8" w:rsidP="007700E8">
      <w:pPr>
        <w:rPr>
          <w:lang w:val="ru-RU"/>
        </w:rPr>
      </w:pPr>
    </w:p>
    <w:p w14:paraId="188D8E3F" w14:textId="77777777" w:rsidR="007700E8" w:rsidRPr="009F2312" w:rsidRDefault="007700E8" w:rsidP="007700E8">
      <w:pPr>
        <w:rPr>
          <w:lang w:val="ru-RU"/>
        </w:rPr>
      </w:pPr>
      <w:r w:rsidRPr="009F2312">
        <w:rPr>
          <w:lang w:val="ru-RU"/>
        </w:rPr>
        <w:t>издадена на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14:paraId="0996C8AD" w14:textId="77777777" w:rsidR="007700E8" w:rsidRPr="009F2312" w:rsidRDefault="007700E8" w:rsidP="007700E8">
      <w:pPr>
        <w:rPr>
          <w:i/>
          <w:iCs/>
          <w:lang w:val="ru-RU"/>
        </w:rPr>
      </w:pPr>
      <w:r w:rsidRPr="009F2312">
        <w:rPr>
          <w:i/>
          <w:iCs/>
          <w:sz w:val="20"/>
          <w:lang w:val="ru-RU"/>
        </w:rPr>
        <w:t>(дата на издаване)                                          (място на издаване)</w:t>
      </w:r>
    </w:p>
    <w:p w14:paraId="789D5AC1" w14:textId="77777777" w:rsidR="007700E8" w:rsidRDefault="007700E8" w:rsidP="007700E8">
      <w:pPr>
        <w:rPr>
          <w:lang w:val="bg-BG"/>
        </w:rPr>
      </w:pPr>
    </w:p>
    <w:p w14:paraId="47AF8A03" w14:textId="77777777" w:rsidR="007700E8" w:rsidRDefault="007700E8" w:rsidP="007700E8">
      <w:pPr>
        <w:rPr>
          <w:lang w:val="ru-RU"/>
        </w:rPr>
      </w:pPr>
      <w:r w:rsidRPr="00635524">
        <w:rPr>
          <w:lang w:val="ru-RU"/>
        </w:rPr>
        <w:t xml:space="preserve">в качествотоми  на </w:t>
      </w:r>
      <w:r w:rsidRPr="009F2312">
        <w:rPr>
          <w:lang w:val="ru-RU"/>
        </w:rPr>
        <w:t>представляващ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14:paraId="344E5E25" w14:textId="77777777" w:rsidR="007700E8" w:rsidRPr="009F2312" w:rsidRDefault="007700E8" w:rsidP="007700E8">
      <w:pPr>
        <w:rPr>
          <w:lang w:val="ru-RU"/>
        </w:rPr>
      </w:pPr>
      <w:r w:rsidRPr="009F2312">
        <w:rPr>
          <w:i/>
          <w:sz w:val="20"/>
          <w:lang w:val="ru-RU"/>
        </w:rPr>
        <w:t>(посочва се длъжността и качеството, в коетолицетоима право да  представлява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14:paraId="3D7E8F1A" w14:textId="77777777" w:rsidR="007700E8" w:rsidRPr="00243F05" w:rsidRDefault="007700E8" w:rsidP="007700E8">
      <w:pPr>
        <w:rPr>
          <w:lang w:val="ru-RU"/>
        </w:rPr>
      </w:pPr>
    </w:p>
    <w:p w14:paraId="3B44B43C" w14:textId="77777777" w:rsidR="007700E8" w:rsidRDefault="007700E8" w:rsidP="007700E8">
      <w:pPr>
        <w:rPr>
          <w:lang w:val="ru-RU"/>
        </w:rPr>
      </w:pPr>
      <w:r>
        <w:rPr>
          <w:lang w:val="ru-RU"/>
        </w:rPr>
        <w:t xml:space="preserve">на </w:t>
      </w:r>
      <w:r w:rsidRPr="009F2312">
        <w:rPr>
          <w:lang w:val="ru-RU"/>
        </w:rPr>
        <w:t>________________________________________________________________,</w:t>
      </w:r>
    </w:p>
    <w:p w14:paraId="55C328D4" w14:textId="77777777" w:rsidR="007700E8" w:rsidRDefault="007700E8" w:rsidP="007700E8">
      <w:pPr>
        <w:rPr>
          <w:lang w:val="ru-RU"/>
        </w:rPr>
      </w:pP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14:paraId="3B022E59" w14:textId="77777777" w:rsidR="007700E8" w:rsidRDefault="007700E8" w:rsidP="007700E8">
      <w:pPr>
        <w:rPr>
          <w:lang w:val="bg-BG"/>
        </w:rPr>
      </w:pPr>
      <w:r w:rsidRPr="009F2312">
        <w:rPr>
          <w:lang w:val="ru-RU"/>
        </w:rPr>
        <w:t>вписано в търговскиярегистър по фирмено дело № __________</w:t>
      </w:r>
      <w:r w:rsidRPr="005C2C69">
        <w:rPr>
          <w:lang w:val="ru-RU"/>
        </w:rPr>
        <w:t>за ___________г.</w:t>
      </w:r>
    </w:p>
    <w:p w14:paraId="5DB8E44C" w14:textId="77777777" w:rsidR="007700E8" w:rsidRDefault="007700E8" w:rsidP="007700E8">
      <w:pPr>
        <w:rPr>
          <w:lang w:val="bg-BG"/>
        </w:rPr>
      </w:pPr>
    </w:p>
    <w:p w14:paraId="191B1AE4" w14:textId="77777777" w:rsidR="007700E8" w:rsidRDefault="007700E8" w:rsidP="007700E8">
      <w:pPr>
        <w:rPr>
          <w:lang w:val="ru-RU"/>
        </w:rPr>
      </w:pPr>
      <w:r w:rsidRPr="009F2312">
        <w:rPr>
          <w:lang w:val="ru-RU"/>
        </w:rPr>
        <w:t xml:space="preserve">по описа на ___________окръжен (градски) съд, със седалище _______________ и </w:t>
      </w:r>
    </w:p>
    <w:p w14:paraId="3FE36A28" w14:textId="77777777" w:rsidR="007700E8" w:rsidRDefault="007700E8" w:rsidP="007700E8">
      <w:pPr>
        <w:rPr>
          <w:lang w:val="ru-RU"/>
        </w:rPr>
      </w:pPr>
    </w:p>
    <w:p w14:paraId="126C4565" w14:textId="77777777" w:rsidR="007700E8" w:rsidRPr="0075715B" w:rsidRDefault="007700E8" w:rsidP="007700E8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>
        <w:rPr>
          <w:lang w:val="bg-BG"/>
        </w:rPr>
        <w:t xml:space="preserve">ЕИК </w:t>
      </w:r>
      <w:r w:rsidRPr="009F2312">
        <w:rPr>
          <w:lang w:val="ru-RU"/>
        </w:rPr>
        <w:t>_______________________</w:t>
      </w:r>
    </w:p>
    <w:p w14:paraId="5EAEE465" w14:textId="77777777" w:rsidR="007700E8" w:rsidRPr="009F2312" w:rsidRDefault="007700E8" w:rsidP="007700E8">
      <w:pPr>
        <w:rPr>
          <w:b/>
          <w:szCs w:val="28"/>
          <w:lang w:val="ru-RU"/>
        </w:rPr>
      </w:pPr>
    </w:p>
    <w:p w14:paraId="767CD313" w14:textId="77777777" w:rsidR="007700E8" w:rsidRPr="005773FB" w:rsidRDefault="007700E8" w:rsidP="007700E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14:paraId="2DBA7EAF" w14:textId="77777777" w:rsidR="007700E8" w:rsidRPr="009F2312" w:rsidRDefault="007700E8" w:rsidP="007700E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7700E8" w:rsidRPr="003A5706" w14:paraId="1A9C37F3" w14:textId="77777777" w:rsidTr="005563FC">
        <w:trPr>
          <w:trHeight w:val="483"/>
        </w:trPr>
        <w:tc>
          <w:tcPr>
            <w:tcW w:w="8412" w:type="dxa"/>
          </w:tcPr>
          <w:p w14:paraId="669ABFF0" w14:textId="77777777" w:rsidR="007700E8" w:rsidRPr="0066389E" w:rsidRDefault="007700E8" w:rsidP="005563FC">
            <w:pPr>
              <w:rPr>
                <w:lang w:val="ru-RU"/>
              </w:rPr>
            </w:pPr>
          </w:p>
          <w:p w14:paraId="59C23526" w14:textId="77777777" w:rsidR="007700E8" w:rsidRPr="0066389E" w:rsidRDefault="007700E8" w:rsidP="007700E8">
            <w:pPr>
              <w:numPr>
                <w:ilvl w:val="0"/>
                <w:numId w:val="4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r>
              <w:rPr>
                <w:lang w:val="ru-RU"/>
              </w:rPr>
              <w:t>съм</w:t>
            </w:r>
            <w:r w:rsidRPr="0066389E">
              <w:rPr>
                <w:lang w:val="ru-RU"/>
              </w:rPr>
              <w:t>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>представляван</w:t>
            </w:r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>
              <w:rPr>
                <w:lang w:val="bg-BG"/>
              </w:rP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>подпомагане за същата инвестиция по друга програма.</w:t>
            </w:r>
          </w:p>
          <w:p w14:paraId="0A7DE047" w14:textId="77777777" w:rsidR="007700E8" w:rsidRPr="0066389E" w:rsidRDefault="007700E8" w:rsidP="005563FC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14:paraId="1A11C5BC" w14:textId="77777777" w:rsidR="007700E8" w:rsidRPr="0066389E" w:rsidRDefault="007700E8" w:rsidP="005563FC">
            <w:pPr>
              <w:jc w:val="center"/>
              <w:rPr>
                <w:rStyle w:val="answeralt"/>
                <w:lang w:val="bg-BG"/>
              </w:rPr>
            </w:pPr>
          </w:p>
          <w:p w14:paraId="36DB6AC7" w14:textId="77777777" w:rsidR="007700E8" w:rsidRPr="003A5706" w:rsidRDefault="009B603E" w:rsidP="005563FC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700E8" w:rsidRPr="003A5706">
              <w:rPr>
                <w:rStyle w:val="answeralt"/>
              </w:rPr>
              <w:instrText xml:space="preserve"> FORMCHECKBOX </w:instrText>
            </w:r>
            <w:r w:rsidR="00103F30">
              <w:rPr>
                <w:rStyle w:val="answeralt"/>
              </w:rPr>
            </w:r>
            <w:r w:rsidR="00103F30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7700E8" w:rsidRPr="0066389E" w14:paraId="18CCD2CB" w14:textId="77777777" w:rsidTr="005563FC">
        <w:trPr>
          <w:trHeight w:val="1054"/>
        </w:trPr>
        <w:tc>
          <w:tcPr>
            <w:tcW w:w="8412" w:type="dxa"/>
          </w:tcPr>
          <w:p w14:paraId="761B2F14" w14:textId="77777777" w:rsidR="007700E8" w:rsidRPr="0066389E" w:rsidRDefault="007700E8" w:rsidP="007700E8">
            <w:pPr>
              <w:numPr>
                <w:ilvl w:val="0"/>
                <w:numId w:val="4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>Съм</w:t>
            </w:r>
            <w:r w:rsidRPr="0066389E">
              <w:rPr>
                <w:lang w:val="ru-RU"/>
              </w:rPr>
              <w:t>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>представляван</w:t>
            </w:r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>
              <w:rPr>
                <w:lang w:val="ru-RU"/>
              </w:rPr>
              <w:t xml:space="preserve">е 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частично подпомагане за същата инвестиция по друга програмакъмдатата на деклариране на обща стойност (с натрупване)...........................................лв. ............................................(словом), кактоследва:</w:t>
            </w:r>
          </w:p>
          <w:p w14:paraId="0BEA0F40" w14:textId="77777777" w:rsidR="007700E8" w:rsidRPr="0066389E" w:rsidRDefault="007700E8" w:rsidP="005563FC">
            <w:pPr>
              <w:rPr>
                <w:sz w:val="20"/>
                <w:lang w:val="ru-RU"/>
              </w:rPr>
            </w:pPr>
          </w:p>
          <w:p w14:paraId="2D57BCD4" w14:textId="77777777" w:rsidR="007700E8" w:rsidRPr="0066389E" w:rsidRDefault="007700E8" w:rsidP="005563FC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>описание на вида финансирани инвестиции</w:t>
            </w:r>
          </w:p>
          <w:p w14:paraId="19F3DBCC" w14:textId="77777777" w:rsidR="007700E8" w:rsidRPr="0066389E" w:rsidRDefault="007700E8" w:rsidP="005563FC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bg-BG"/>
              </w:rPr>
              <w:t xml:space="preserve"> и източника на финансиране)стойност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14:paraId="3B43DF3A" w14:textId="77777777" w:rsidR="007700E8" w:rsidRPr="0066389E" w:rsidRDefault="007700E8" w:rsidP="005563FC">
            <w:pPr>
              <w:rPr>
                <w:sz w:val="20"/>
                <w:lang w:val="bg-BG"/>
              </w:rPr>
            </w:pPr>
          </w:p>
          <w:p w14:paraId="35D77DCD" w14:textId="77777777" w:rsidR="007700E8" w:rsidRPr="0066389E" w:rsidRDefault="007700E8" w:rsidP="005563FC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14:paraId="2701F120" w14:textId="77777777" w:rsidR="007700E8" w:rsidRPr="0066389E" w:rsidRDefault="007700E8" w:rsidP="005563FC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14:paraId="108C0F53" w14:textId="77777777" w:rsidR="007700E8" w:rsidRPr="0066389E" w:rsidRDefault="007700E8" w:rsidP="005563FC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14:paraId="6834AD8E" w14:textId="77777777" w:rsidR="007700E8" w:rsidRPr="0066389E" w:rsidRDefault="007700E8" w:rsidP="005563FC">
            <w:pPr>
              <w:rPr>
                <w:lang w:val="ru-RU"/>
              </w:rPr>
            </w:pPr>
          </w:p>
        </w:tc>
        <w:tc>
          <w:tcPr>
            <w:tcW w:w="1264" w:type="dxa"/>
          </w:tcPr>
          <w:p w14:paraId="47F30896" w14:textId="77777777" w:rsidR="007700E8" w:rsidRPr="0066389E" w:rsidRDefault="007700E8" w:rsidP="005563FC">
            <w:pPr>
              <w:jc w:val="center"/>
              <w:rPr>
                <w:rStyle w:val="answeralt"/>
                <w:lang w:val="bg-BG"/>
              </w:rPr>
            </w:pPr>
          </w:p>
          <w:p w14:paraId="519D40D3" w14:textId="77777777" w:rsidR="007700E8" w:rsidRPr="0066389E" w:rsidRDefault="009B603E" w:rsidP="005563FC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700E8" w:rsidRPr="003A5706">
              <w:rPr>
                <w:rStyle w:val="answeralt"/>
              </w:rPr>
              <w:instrText>FORMCHECKBOX</w:instrText>
            </w:r>
            <w:r w:rsidR="00103F30">
              <w:rPr>
                <w:rStyle w:val="answeralt"/>
              </w:rPr>
            </w:r>
            <w:r w:rsidR="00103F30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7700E8" w:rsidRPr="0066389E" w14:paraId="3FCB3D3C" w14:textId="77777777" w:rsidTr="005563FC">
        <w:trPr>
          <w:trHeight w:val="1054"/>
        </w:trPr>
        <w:tc>
          <w:tcPr>
            <w:tcW w:w="8412" w:type="dxa"/>
          </w:tcPr>
          <w:p w14:paraId="04BF7E0E" w14:textId="77777777" w:rsidR="007700E8" w:rsidRPr="0066389E" w:rsidRDefault="007700E8" w:rsidP="007700E8">
            <w:pPr>
              <w:numPr>
                <w:ilvl w:val="0"/>
                <w:numId w:val="4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Съм</w:t>
            </w:r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>представляван</w:t>
            </w:r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>
              <w:rPr>
                <w:lang w:val="ru-RU"/>
              </w:rPr>
              <w:t>е  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>цялостнофинансиране за същата инвестиция по друга програма.</w:t>
            </w:r>
          </w:p>
        </w:tc>
        <w:tc>
          <w:tcPr>
            <w:tcW w:w="1264" w:type="dxa"/>
          </w:tcPr>
          <w:p w14:paraId="41539D6D" w14:textId="77777777" w:rsidR="007700E8" w:rsidRPr="0066389E" w:rsidRDefault="009B603E" w:rsidP="005563FC">
            <w:pPr>
              <w:jc w:val="center"/>
              <w:rPr>
                <w:rStyle w:val="answeralt"/>
                <w:lang w:val="bg-BG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700E8" w:rsidRPr="003A5706">
              <w:rPr>
                <w:rStyle w:val="answeralt"/>
              </w:rPr>
              <w:instrText>FORMCHECKBOX</w:instrText>
            </w:r>
            <w:r w:rsidR="00103F30">
              <w:rPr>
                <w:rStyle w:val="answeralt"/>
              </w:rPr>
            </w:r>
            <w:r w:rsidR="00103F30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72F8EA14" w14:textId="77777777" w:rsidR="007700E8" w:rsidRDefault="007700E8" w:rsidP="007700E8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>Вярната информация се отмята в съответното поле. В т.2 се посочва вида на извършените и финансираниразходи по видове инвестиции,  стойността и източника на финансиране.</w:t>
      </w:r>
      <w:r>
        <w:rPr>
          <w:i/>
          <w:iCs/>
          <w:sz w:val="22"/>
          <w:szCs w:val="22"/>
          <w:lang w:val="ru-RU"/>
        </w:rPr>
        <w:t xml:space="preserve"> При необходимост се добавядопълнителен лист, заверен с подпис на бенефициента.</w:t>
      </w:r>
    </w:p>
    <w:p w14:paraId="523905D0" w14:textId="77777777" w:rsidR="007700E8" w:rsidRPr="000A39BD" w:rsidRDefault="007700E8" w:rsidP="007700E8">
      <w:pPr>
        <w:rPr>
          <w:i/>
          <w:iCs/>
          <w:sz w:val="22"/>
          <w:szCs w:val="22"/>
          <w:lang w:val="ru-RU"/>
        </w:rPr>
      </w:pPr>
      <w:r w:rsidRPr="00243F05">
        <w:rPr>
          <w:lang w:val="ru-RU"/>
        </w:rPr>
        <w:t xml:space="preserve">     * </w:t>
      </w:r>
      <w:r w:rsidRPr="00243F05">
        <w:rPr>
          <w:i/>
          <w:lang w:val="ru-RU"/>
        </w:rPr>
        <w:t>Декларациятасеподписваот</w:t>
      </w:r>
      <w:r>
        <w:rPr>
          <w:i/>
          <w:lang w:val="bg-BG"/>
        </w:rPr>
        <w:t xml:space="preserve"> ползвателя </w:t>
      </w:r>
      <w:r w:rsidRPr="00243F05">
        <w:rPr>
          <w:i/>
          <w:lang w:val="ru-RU"/>
        </w:rPr>
        <w:t>– ФЛ илиотпредставляващия и управляващия</w:t>
      </w:r>
      <w:r>
        <w:rPr>
          <w:i/>
          <w:lang w:val="bg-BG"/>
        </w:rPr>
        <w:t xml:space="preserve"> ползвателя,</w:t>
      </w:r>
      <w:r w:rsidRPr="00243F05">
        <w:rPr>
          <w:i/>
          <w:lang w:val="ru-RU"/>
        </w:rPr>
        <w:t xml:space="preserve"> в случаитена ЕТ, ЮЛ</w:t>
      </w:r>
      <w:r>
        <w:rPr>
          <w:i/>
          <w:lang w:val="bg-BG"/>
        </w:rPr>
        <w:t xml:space="preserve"> и т.н.</w:t>
      </w:r>
      <w:r w:rsidRPr="00243F05">
        <w:rPr>
          <w:i/>
          <w:lang w:val="ru-RU"/>
        </w:rPr>
        <w:t>.</w:t>
      </w:r>
    </w:p>
    <w:p w14:paraId="70A0E2D6" w14:textId="77777777" w:rsidR="007700E8" w:rsidRPr="009F2312" w:rsidRDefault="007700E8" w:rsidP="007700E8">
      <w:pPr>
        <w:rPr>
          <w:i/>
          <w:iCs/>
          <w:szCs w:val="28"/>
          <w:lang w:val="ru-RU"/>
        </w:rPr>
      </w:pPr>
    </w:p>
    <w:p w14:paraId="672B299F" w14:textId="77777777" w:rsidR="007700E8" w:rsidRPr="003A5706" w:rsidRDefault="007700E8" w:rsidP="007700E8">
      <w:pPr>
        <w:pStyle w:val="NormalWeb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</w:p>
    <w:p w14:paraId="7DE89897" w14:textId="77777777" w:rsidR="007700E8" w:rsidRPr="003A5706" w:rsidRDefault="007700E8" w:rsidP="007700E8">
      <w:pPr>
        <w:pStyle w:val="NormalWeb"/>
        <w:spacing w:before="0" w:beforeAutospacing="0" w:after="0" w:afterAutospacing="0"/>
      </w:pPr>
    </w:p>
    <w:p w14:paraId="5F32E545" w14:textId="77777777" w:rsidR="007700E8" w:rsidRDefault="007700E8" w:rsidP="007700E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/име, подпис/</w:t>
      </w:r>
    </w:p>
    <w:p w14:paraId="3E927131" w14:textId="77777777" w:rsidR="00B3763E" w:rsidRDefault="00B3763E" w:rsidP="00B3763E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</w:p>
    <w:sectPr w:rsidR="00B3763E" w:rsidSect="003011A1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00AD9" w14:textId="77777777" w:rsidR="00103F30" w:rsidRDefault="00103F30" w:rsidP="003011A1">
      <w:r>
        <w:separator/>
      </w:r>
    </w:p>
  </w:endnote>
  <w:endnote w:type="continuationSeparator" w:id="0">
    <w:p w14:paraId="092D74FC" w14:textId="77777777" w:rsidR="00103F30" w:rsidRDefault="00103F30" w:rsidP="0030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F3DD4" w14:textId="77777777" w:rsidR="009B00E7" w:rsidRDefault="009B00E7" w:rsidP="009B00E7">
    <w:pPr>
      <w:pStyle w:val="Footer"/>
      <w:jc w:val="center"/>
      <w:rPr>
        <w:rFonts w:ascii="Times New Roman" w:hAnsi="Times New Roman"/>
        <w:sz w:val="20"/>
        <w:lang w:val="en-US"/>
      </w:rPr>
    </w:pPr>
  </w:p>
  <w:p w14:paraId="3393E873" w14:textId="77777777" w:rsidR="009B00E7" w:rsidRPr="009B00E7" w:rsidRDefault="009B00E7" w:rsidP="009B00E7">
    <w:pPr>
      <w:pStyle w:val="Footer"/>
      <w:jc w:val="center"/>
      <w:rPr>
        <w:rFonts w:ascii="Times New Roman" w:hAnsi="Times New Roman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4C5F9" w14:textId="77777777" w:rsidR="009B00E7" w:rsidRDefault="009B00E7" w:rsidP="009B00E7">
    <w:pPr>
      <w:pStyle w:val="Footer"/>
      <w:jc w:val="center"/>
      <w:rPr>
        <w:rFonts w:ascii="Times New Roman" w:hAnsi="Times New Roman"/>
        <w:sz w:val="20"/>
        <w:lang w:val="en-US"/>
      </w:rPr>
    </w:pPr>
  </w:p>
  <w:p w14:paraId="507BCDA7" w14:textId="77777777" w:rsidR="003011A1" w:rsidRPr="009B00E7" w:rsidRDefault="003011A1" w:rsidP="009B00E7">
    <w:pPr>
      <w:pStyle w:val="Footer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07F3E" w14:textId="77777777" w:rsidR="00103F30" w:rsidRDefault="00103F30" w:rsidP="003011A1">
      <w:r>
        <w:separator/>
      </w:r>
    </w:p>
  </w:footnote>
  <w:footnote w:type="continuationSeparator" w:id="0">
    <w:p w14:paraId="67270AE7" w14:textId="77777777" w:rsidR="00103F30" w:rsidRDefault="00103F30" w:rsidP="0030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9D501" w14:textId="77777777" w:rsidR="00243F05" w:rsidRPr="00243F05" w:rsidRDefault="003011A1" w:rsidP="00243F05">
    <w:pPr>
      <w:pStyle w:val="Header"/>
      <w:rPr>
        <w:szCs w:val="26"/>
      </w:rPr>
    </w:pPr>
    <w:r w:rsidRPr="00243F05">
      <w:rPr>
        <w:szCs w:val="26"/>
      </w:rPr>
      <w:t xml:space="preserve"> </w:t>
    </w:r>
  </w:p>
  <w:tbl>
    <w:tblPr>
      <w:tblW w:w="0" w:type="auto"/>
      <w:jc w:val="center"/>
      <w:tblBorders>
        <w:top w:val="single" w:sz="4" w:space="0" w:color="3366FF"/>
        <w:left w:val="single" w:sz="4" w:space="0" w:color="3366FF"/>
        <w:bottom w:val="single" w:sz="4" w:space="0" w:color="3366FF"/>
        <w:right w:val="single" w:sz="4" w:space="0" w:color="3366FF"/>
        <w:insideH w:val="single" w:sz="4" w:space="0" w:color="3366FF"/>
        <w:insideV w:val="single" w:sz="4" w:space="0" w:color="3366FF"/>
      </w:tblBorders>
      <w:tblLook w:val="01E0" w:firstRow="1" w:lastRow="1" w:firstColumn="1" w:lastColumn="1" w:noHBand="0" w:noVBand="0"/>
    </w:tblPr>
    <w:tblGrid>
      <w:gridCol w:w="2112"/>
      <w:gridCol w:w="1674"/>
      <w:gridCol w:w="3133"/>
      <w:gridCol w:w="2141"/>
    </w:tblGrid>
    <w:tr w:rsidR="00243F05" w:rsidRPr="00F956BF" w14:paraId="320B5D1A" w14:textId="77777777" w:rsidTr="000A1C8A">
      <w:trPr>
        <w:trHeight w:val="1187"/>
        <w:jc w:val="center"/>
      </w:trPr>
      <w:tc>
        <w:tcPr>
          <w:tcW w:w="2457" w:type="dxa"/>
        </w:tcPr>
        <w:p w14:paraId="40ED56DD" w14:textId="77777777" w:rsidR="00243F05" w:rsidRPr="00F956BF" w:rsidRDefault="00243F05" w:rsidP="000A1C8A">
          <w:pPr>
            <w:jc w:val="center"/>
            <w:rPr>
              <w:lang w:val="ru-RU"/>
            </w:rPr>
          </w:pPr>
          <w:r w:rsidRPr="00F956BF">
            <w:rPr>
              <w:noProof/>
            </w:rPr>
            <w:drawing>
              <wp:inline distT="0" distB="0" distL="0" distR="0" wp14:anchorId="2A9805C4" wp14:editId="2521E927">
                <wp:extent cx="1209675" cy="609600"/>
                <wp:effectExtent l="19050" t="0" r="9525" b="0"/>
                <wp:docPr id="18" name="Картин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6" w:type="dxa"/>
        </w:tcPr>
        <w:p w14:paraId="6C2A2B68" w14:textId="77777777" w:rsidR="00243F05" w:rsidRPr="00F956BF" w:rsidRDefault="00243F05" w:rsidP="000A1C8A">
          <w:pPr>
            <w:jc w:val="center"/>
          </w:pPr>
          <w:r w:rsidRPr="00F956BF">
            <w:rPr>
              <w:i/>
              <w:iCs/>
              <w:noProof/>
            </w:rPr>
            <w:drawing>
              <wp:inline distT="0" distB="0" distL="0" distR="0" wp14:anchorId="20FA3272" wp14:editId="396DF883">
                <wp:extent cx="933450" cy="657225"/>
                <wp:effectExtent l="19050" t="0" r="0" b="0"/>
                <wp:docPr id="19" name="Картин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6" w:type="dxa"/>
          <w:tcBorders>
            <w:right w:val="single" w:sz="4" w:space="0" w:color="auto"/>
          </w:tcBorders>
        </w:tcPr>
        <w:p w14:paraId="28D02DCB" w14:textId="77777777" w:rsidR="00243F05" w:rsidRPr="00F956BF" w:rsidRDefault="00243F05" w:rsidP="000A1C8A">
          <w:pPr>
            <w:jc w:val="center"/>
          </w:pPr>
          <w:r w:rsidRPr="00F956BF">
            <w:rPr>
              <w:noProof/>
            </w:rPr>
            <w:drawing>
              <wp:inline distT="0" distB="0" distL="0" distR="0" wp14:anchorId="4AE37CCD" wp14:editId="14379BB1">
                <wp:extent cx="1885950" cy="628650"/>
                <wp:effectExtent l="19050" t="0" r="0" b="0"/>
                <wp:docPr id="20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9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tcBorders>
            <w:left w:val="single" w:sz="4" w:space="0" w:color="auto"/>
          </w:tcBorders>
        </w:tcPr>
        <w:p w14:paraId="557985B5" w14:textId="77777777" w:rsidR="00243F05" w:rsidRPr="00F956BF" w:rsidRDefault="00243F05" w:rsidP="000A1C8A">
          <w:pPr>
            <w:jc w:val="center"/>
            <w:rPr>
              <w:color w:val="0000FF"/>
            </w:rPr>
          </w:pPr>
          <w:r w:rsidRPr="00F956BF">
            <w:rPr>
              <w:noProof/>
              <w:color w:val="0000FF"/>
            </w:rPr>
            <w:drawing>
              <wp:anchor distT="0" distB="0" distL="114300" distR="114300" simplePos="0" relativeHeight="251659264" behindDoc="0" locked="0" layoutInCell="1" allowOverlap="1" wp14:anchorId="345C9943" wp14:editId="5F706F83">
                <wp:simplePos x="0" y="0"/>
                <wp:positionH relativeFrom="margin">
                  <wp:posOffset>65405</wp:posOffset>
                </wp:positionH>
                <wp:positionV relativeFrom="margin">
                  <wp:posOffset>33655</wp:posOffset>
                </wp:positionV>
                <wp:extent cx="1236345" cy="636905"/>
                <wp:effectExtent l="19050" t="0" r="1905" b="0"/>
                <wp:wrapSquare wrapText="bothSides"/>
                <wp:docPr id="2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/>
                        <a:srcRect l="38361" t="38747" r="1385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6345" cy="636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243F05" w:rsidRPr="00243F05" w14:paraId="7C1C8135" w14:textId="77777777" w:rsidTr="000A1C8A">
      <w:trPr>
        <w:jc w:val="center"/>
      </w:trPr>
      <w:tc>
        <w:tcPr>
          <w:tcW w:w="10994" w:type="dxa"/>
          <w:gridSpan w:val="4"/>
        </w:tcPr>
        <w:p w14:paraId="78FF7AF2" w14:textId="77777777" w:rsidR="00243F05" w:rsidRPr="00973F47" w:rsidRDefault="00243F05" w:rsidP="000A1C8A">
          <w:pPr>
            <w:jc w:val="center"/>
            <w:rPr>
              <w:b/>
              <w:iCs/>
              <w:spacing w:val="3"/>
              <w:sz w:val="20"/>
              <w:szCs w:val="20"/>
              <w:lang w:val="ru-RU"/>
            </w:rPr>
          </w:pPr>
          <w:r w:rsidRPr="00973F47">
            <w:rPr>
              <w:b/>
              <w:sz w:val="20"/>
              <w:szCs w:val="20"/>
              <w:lang w:val="ru-RU"/>
            </w:rPr>
            <w:t>Европейски съюз – Европейски структурни и инвестиционнифондове</w:t>
          </w:r>
        </w:p>
      </w:tc>
    </w:tr>
  </w:tbl>
  <w:p w14:paraId="6C95D2A6" w14:textId="77777777" w:rsidR="00243F05" w:rsidRPr="00973F47" w:rsidRDefault="00243F05" w:rsidP="00243F05">
    <w:pPr>
      <w:pStyle w:val="Header"/>
      <w:jc w:val="center"/>
      <w:rPr>
        <w:b/>
        <w:bCs/>
        <w:sz w:val="20"/>
        <w:lang w:val="ru-RU"/>
      </w:rPr>
    </w:pPr>
    <w:r w:rsidRPr="00973F47">
      <w:rPr>
        <w:b/>
        <w:bCs/>
        <w:sz w:val="20"/>
        <w:lang w:val="ru-RU"/>
      </w:rPr>
      <w:t>Европейскиятземеделски фонд за развитие на селскитерайони</w:t>
    </w:r>
  </w:p>
  <w:p w14:paraId="4ABF2902" w14:textId="77777777" w:rsidR="00243F05" w:rsidRPr="00973F47" w:rsidRDefault="00243F05" w:rsidP="00243F05">
    <w:pPr>
      <w:pStyle w:val="Header"/>
      <w:jc w:val="center"/>
      <w:rPr>
        <w:b/>
        <w:bCs/>
        <w:sz w:val="20"/>
        <w:lang w:val="ru-RU"/>
      </w:rPr>
    </w:pPr>
    <w:r w:rsidRPr="00973F47">
      <w:rPr>
        <w:b/>
        <w:bCs/>
        <w:sz w:val="20"/>
        <w:lang w:val="ru-RU"/>
      </w:rPr>
      <w:t>„Европа инвестира в селскитерайони”</w:t>
    </w:r>
  </w:p>
  <w:p w14:paraId="22951190" w14:textId="77777777" w:rsidR="003011A1" w:rsidRPr="00243F05" w:rsidRDefault="003011A1" w:rsidP="00243F05">
    <w:pPr>
      <w:pStyle w:val="Header"/>
      <w:rPr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0E7"/>
    <w:rsid w:val="00103F30"/>
    <w:rsid w:val="001539A5"/>
    <w:rsid w:val="001A5AB2"/>
    <w:rsid w:val="001D6133"/>
    <w:rsid w:val="00243F05"/>
    <w:rsid w:val="00295CE9"/>
    <w:rsid w:val="003011A1"/>
    <w:rsid w:val="00413AFD"/>
    <w:rsid w:val="00427033"/>
    <w:rsid w:val="005617F6"/>
    <w:rsid w:val="00685E1E"/>
    <w:rsid w:val="007700E8"/>
    <w:rsid w:val="00777AD1"/>
    <w:rsid w:val="00851939"/>
    <w:rsid w:val="00877A8F"/>
    <w:rsid w:val="008A3B55"/>
    <w:rsid w:val="008D723C"/>
    <w:rsid w:val="00921695"/>
    <w:rsid w:val="00987B87"/>
    <w:rsid w:val="009B00E7"/>
    <w:rsid w:val="009B603E"/>
    <w:rsid w:val="00A862F9"/>
    <w:rsid w:val="00B3763E"/>
    <w:rsid w:val="00BF78AC"/>
    <w:rsid w:val="00C166B5"/>
    <w:rsid w:val="00D634FD"/>
    <w:rsid w:val="00FE0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714C19"/>
  <w15:docId w15:val="{D59A6AED-BE17-49EE-9487-B05F820C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">
    <w:name w:val="Горен колонтитул Знак"/>
    <w:basedOn w:val="DefaultParagraphFont"/>
    <w:link w:val="Header"/>
    <w:uiPriority w:val="99"/>
    <w:rsid w:val="003011A1"/>
  </w:style>
  <w:style w:type="paragraph" w:styleId="Footer">
    <w:name w:val="footer"/>
    <w:basedOn w:val="Normal"/>
    <w:link w:val="a0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0">
    <w:name w:val="Долен колонтитул Знак"/>
    <w:basedOn w:val="DefaultParagraphFont"/>
    <w:link w:val="Footer"/>
    <w:uiPriority w:val="99"/>
    <w:rsid w:val="003011A1"/>
  </w:style>
  <w:style w:type="table" w:styleId="TableGrid">
    <w:name w:val="Table Grid"/>
    <w:basedOn w:val="TableNormal"/>
    <w:uiPriority w:val="59"/>
    <w:rsid w:val="0030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1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1">
    <w:name w:val="Изнесен текст Знак"/>
    <w:basedOn w:val="DefaultParagraphFont"/>
    <w:link w:val="BalloonText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Hyperlink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NormalWeb">
    <w:name w:val="Normal (Web)"/>
    <w:basedOn w:val="Normal"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2">
    <w:name w:val="Основен текст Знак"/>
    <w:aliases w:val="block style Знак"/>
    <w:link w:val="BodyText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BodyText">
    <w:name w:val="Body Text"/>
    <w:aliases w:val="block style"/>
    <w:basedOn w:val="Normal"/>
    <w:link w:val="a2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DefaultParagraphFont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">
    <w:name w:val="a3"/>
    <w:rsid w:val="00FE0C31"/>
  </w:style>
  <w:style w:type="character" w:customStyle="1" w:styleId="spelle">
    <w:name w:val="spelle"/>
    <w:rsid w:val="00851939"/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DefaultParagraphFont"/>
    <w:link w:val="FootnoteText"/>
    <w:uiPriority w:val="99"/>
    <w:semiHidden/>
    <w:locked/>
    <w:rsid w:val="00B3763E"/>
    <w:rPr>
      <w:rFonts w:ascii="Calibri" w:eastAsia="Times New Roman" w:hAnsi="Calibri" w:cs="Calibri"/>
      <w:sz w:val="20"/>
      <w:szCs w:val="20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a4"/>
    <w:uiPriority w:val="99"/>
    <w:semiHidden/>
    <w:unhideWhenUsed/>
    <w:rsid w:val="00B3763E"/>
    <w:pPr>
      <w:spacing w:after="200" w:line="276" w:lineRule="auto"/>
    </w:pPr>
    <w:rPr>
      <w:rFonts w:ascii="Calibri" w:hAnsi="Calibri" w:cs="Calibri"/>
      <w:sz w:val="20"/>
      <w:szCs w:val="20"/>
      <w:lang w:val="bg-BG" w:eastAsia="bg-BG"/>
    </w:rPr>
  </w:style>
  <w:style w:type="character" w:customStyle="1" w:styleId="11">
    <w:name w:val="Текст под линия Знак1"/>
    <w:basedOn w:val="DefaultParagraphFont"/>
    <w:uiPriority w:val="99"/>
    <w:semiHidden/>
    <w:rsid w:val="00B3763E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aliases w:val="Footnote,Footnote symbol,Char Char Char Char Char,Знак Char Char Char Char,Char1 Char Char Char Char"/>
    <w:uiPriority w:val="99"/>
    <w:semiHidden/>
    <w:unhideWhenUsed/>
    <w:rsid w:val="00B3763E"/>
    <w:rPr>
      <w:rFonts w:ascii="Times New Roman" w:hAnsi="Times New Roman" w:cs="Times New Roman" w:hint="default"/>
      <w:vertAlign w:val="superscript"/>
    </w:rPr>
  </w:style>
  <w:style w:type="character" w:customStyle="1" w:styleId="answeralt">
    <w:name w:val="answeralt"/>
    <w:rsid w:val="007700E8"/>
    <w:rPr>
      <w:rFonts w:ascii="Arial" w:hAnsi="Arial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&#1064;&#1072;&#1073;&#1083;&#1086;&#1085;&#1080;\&#1073;&#1083;&#1072;&#1085;&#1082;&#1072;%20&#1052;&#1048;&#1043;%2014-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бланка МИГ 14-20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MIG-2</cp:lastModifiedBy>
  <cp:revision>2</cp:revision>
  <dcterms:created xsi:type="dcterms:W3CDTF">2021-02-01T07:07:00Z</dcterms:created>
  <dcterms:modified xsi:type="dcterms:W3CDTF">2021-02-01T07:07:00Z</dcterms:modified>
</cp:coreProperties>
</file>